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我要开奶食品店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cs="仿宋_GB2312" w:eastAsiaTheme="minorEastAsia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我要开奶食品店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仅销售预包装食品需提供材料：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1、我要开奶食品店申请表单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（个体）；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2、产权证明照片；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3、租赁协议照片；</w:t>
      </w:r>
    </w:p>
    <w:p>
      <w:pPr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4、营业执照；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5、法人身份证原件及复印件；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6、设置前后对比图效果；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除仅销售预包装食品需提供材料：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7、经营者/法人代表人身份证正反面照片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8、所有从业人员的健康证</w:t>
      </w: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9、现场核查表（普通餐饮）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155DED"/>
    <w:rsid w:val="10EF5E6F"/>
    <w:rsid w:val="12B25D4C"/>
    <w:rsid w:val="16A52336"/>
    <w:rsid w:val="16B21F24"/>
    <w:rsid w:val="1895016B"/>
    <w:rsid w:val="1D091A90"/>
    <w:rsid w:val="1D640DB8"/>
    <w:rsid w:val="1E261319"/>
    <w:rsid w:val="1F410150"/>
    <w:rsid w:val="217F144D"/>
    <w:rsid w:val="23F41AD5"/>
    <w:rsid w:val="260533F4"/>
    <w:rsid w:val="26EF18F1"/>
    <w:rsid w:val="28B30174"/>
    <w:rsid w:val="299F071B"/>
    <w:rsid w:val="2CCE46F3"/>
    <w:rsid w:val="2D3923C9"/>
    <w:rsid w:val="33D25FC5"/>
    <w:rsid w:val="356E5F92"/>
    <w:rsid w:val="36B93681"/>
    <w:rsid w:val="378659D2"/>
    <w:rsid w:val="388574D4"/>
    <w:rsid w:val="3A8807C5"/>
    <w:rsid w:val="3B3D3DF8"/>
    <w:rsid w:val="3C0669AD"/>
    <w:rsid w:val="3CFA23D7"/>
    <w:rsid w:val="3D197820"/>
    <w:rsid w:val="3DA4633D"/>
    <w:rsid w:val="402D58DD"/>
    <w:rsid w:val="4706731C"/>
    <w:rsid w:val="483C2228"/>
    <w:rsid w:val="4B03607C"/>
    <w:rsid w:val="4B50322C"/>
    <w:rsid w:val="4BFE2628"/>
    <w:rsid w:val="53F52E11"/>
    <w:rsid w:val="5443123C"/>
    <w:rsid w:val="55B80625"/>
    <w:rsid w:val="59FE6020"/>
    <w:rsid w:val="60505D52"/>
    <w:rsid w:val="61767EA3"/>
    <w:rsid w:val="628D3774"/>
    <w:rsid w:val="64E66390"/>
    <w:rsid w:val="68667763"/>
    <w:rsid w:val="686D1B52"/>
    <w:rsid w:val="69B47978"/>
    <w:rsid w:val="6D535020"/>
    <w:rsid w:val="716761D2"/>
    <w:rsid w:val="72F8496D"/>
    <w:rsid w:val="771D478A"/>
    <w:rsid w:val="780F38D5"/>
    <w:rsid w:val="7B03229A"/>
    <w:rsid w:val="7D3C2F94"/>
    <w:rsid w:val="7D67574E"/>
    <w:rsid w:val="7DF0251E"/>
    <w:rsid w:val="7FE0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t</cp:lastModifiedBy>
  <cp:lastPrinted>2018-06-11T06:32:00Z</cp:lastPrinted>
  <dcterms:modified xsi:type="dcterms:W3CDTF">2021-07-28T02:13:37Z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08E1BDCC9C1F4B13A5FA81268CD30BE0</vt:lpwstr>
  </property>
</Properties>
</file>